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2D7" w:rsidRDefault="006322D7" w:rsidP="006322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KEGILL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fl.1426)</w:t>
      </w:r>
    </w:p>
    <w:p w:rsidR="006322D7" w:rsidRDefault="006322D7" w:rsidP="006322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6322D7" w:rsidRDefault="006322D7" w:rsidP="006322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322D7" w:rsidRDefault="006322D7" w:rsidP="006322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322D7" w:rsidRDefault="006322D7" w:rsidP="006322D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Mar.1426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the Chapel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Bishop’s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6322D7" w:rsidRDefault="006322D7" w:rsidP="006322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pp.101-2)</w:t>
      </w:r>
    </w:p>
    <w:p w:rsidR="006322D7" w:rsidRDefault="006322D7" w:rsidP="006322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322D7" w:rsidRDefault="006322D7" w:rsidP="006322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6322D7" w:rsidRDefault="006322D7" w:rsidP="006322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March 2016</w:t>
      </w:r>
      <w:bookmarkStart w:id="0" w:name="_GoBack"/>
      <w:bookmarkEnd w:id="0"/>
    </w:p>
    <w:sectPr w:rsidR="006B2F86" w:rsidRPr="006322D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2D7" w:rsidRDefault="006322D7" w:rsidP="00E71FC3">
      <w:pPr>
        <w:spacing w:after="0" w:line="240" w:lineRule="auto"/>
      </w:pPr>
      <w:r>
        <w:separator/>
      </w:r>
    </w:p>
  </w:endnote>
  <w:endnote w:type="continuationSeparator" w:id="0">
    <w:p w:rsidR="006322D7" w:rsidRDefault="006322D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2D7" w:rsidRDefault="006322D7" w:rsidP="00E71FC3">
      <w:pPr>
        <w:spacing w:after="0" w:line="240" w:lineRule="auto"/>
      </w:pPr>
      <w:r>
        <w:separator/>
      </w:r>
    </w:p>
  </w:footnote>
  <w:footnote w:type="continuationSeparator" w:id="0">
    <w:p w:rsidR="006322D7" w:rsidRDefault="006322D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2D7"/>
    <w:rsid w:val="006322D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52050"/>
  <w15:chartTrackingRefBased/>
  <w15:docId w15:val="{BF9D8F6E-DFD0-465A-B446-5807AC203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2016-03-23T11:15:00Z</dcterms:created>
  <dcterms:modified xsi:type="dcterms:W3CDTF">2016-03-23T11:16:00Z</dcterms:modified>
</cp:coreProperties>
</file>